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1D19" w:rsidRPr="00531D19" w:rsidRDefault="00531D19" w:rsidP="0044413F">
      <w:pPr>
        <w:spacing w:before="100" w:beforeAutospacing="1" w:after="100" w:afterAutospacing="1"/>
        <w:jc w:val="center"/>
        <w:outlineLvl w:val="1"/>
        <w:rPr>
          <w:rFonts w:ascii="Arial" w:hAnsi="Arial" w:cs="Arial"/>
          <w:b/>
          <w:bCs/>
          <w:sz w:val="28"/>
          <w:szCs w:val="28"/>
        </w:rPr>
      </w:pPr>
      <w:r w:rsidRPr="00531D19">
        <w:rPr>
          <w:rFonts w:ascii="Arial" w:hAnsi="Arial" w:cs="Arial"/>
          <w:b/>
          <w:bCs/>
          <w:sz w:val="28"/>
          <w:szCs w:val="28"/>
        </w:rPr>
        <w:t xml:space="preserve">MATRIZ DE RISCOS – </w:t>
      </w:r>
      <w:r w:rsidR="0044413F">
        <w:rPr>
          <w:rFonts w:ascii="Arial" w:hAnsi="Arial" w:cs="Arial"/>
          <w:b/>
          <w:bCs/>
          <w:sz w:val="28"/>
          <w:szCs w:val="28"/>
        </w:rPr>
        <w:t xml:space="preserve">OBRA DE CONSTRUÇÃO </w:t>
      </w:r>
      <w:r w:rsidR="00903917">
        <w:rPr>
          <w:rFonts w:ascii="Arial" w:hAnsi="Arial" w:cs="Arial"/>
          <w:b/>
          <w:bCs/>
          <w:sz w:val="28"/>
          <w:szCs w:val="28"/>
        </w:rPr>
        <w:t xml:space="preserve">DA </w:t>
      </w:r>
      <w:r w:rsidR="00E776F5">
        <w:rPr>
          <w:rFonts w:ascii="Arial" w:hAnsi="Arial" w:cs="Arial"/>
          <w:b/>
          <w:bCs/>
          <w:sz w:val="28"/>
          <w:szCs w:val="28"/>
        </w:rPr>
        <w:t>ESTAÇÃO RODOVIÁRIA</w:t>
      </w:r>
    </w:p>
    <w:p w:rsidR="0044413F" w:rsidRDefault="0044413F" w:rsidP="00531D19">
      <w:pPr>
        <w:spacing w:before="100" w:beforeAutospacing="1" w:after="100" w:afterAutospacing="1"/>
        <w:outlineLvl w:val="2"/>
        <w:rPr>
          <w:rFonts w:ascii="Arial" w:hAnsi="Arial" w:cs="Arial"/>
          <w:b/>
          <w:bCs/>
        </w:rPr>
      </w:pPr>
    </w:p>
    <w:p w:rsidR="0044413F" w:rsidRPr="0044413F" w:rsidRDefault="00903917" w:rsidP="0044413F">
      <w:pPr>
        <w:pStyle w:val="NormalWeb"/>
        <w:rPr>
          <w:rFonts w:ascii="Arial" w:hAnsi="Arial" w:cs="Arial"/>
          <w:b/>
        </w:rPr>
      </w:pPr>
      <w:r>
        <w:rPr>
          <w:rStyle w:val="Forte"/>
          <w:rFonts w:ascii="Arial" w:hAnsi="Arial" w:cs="Arial"/>
          <w:b w:val="0"/>
        </w:rPr>
        <w:t>Processo vinculado ao TR nº 01</w:t>
      </w:r>
      <w:r w:rsidR="00E776F5">
        <w:rPr>
          <w:rStyle w:val="Forte"/>
          <w:rFonts w:ascii="Arial" w:hAnsi="Arial" w:cs="Arial"/>
          <w:b w:val="0"/>
        </w:rPr>
        <w:t>8</w:t>
      </w:r>
      <w:r w:rsidR="0044413F" w:rsidRPr="0044413F">
        <w:rPr>
          <w:rStyle w:val="Forte"/>
          <w:rFonts w:ascii="Arial" w:hAnsi="Arial" w:cs="Arial"/>
          <w:b w:val="0"/>
        </w:rPr>
        <w:t>/2026</w:t>
      </w:r>
      <w:r w:rsidR="0044413F" w:rsidRPr="0044413F">
        <w:rPr>
          <w:rFonts w:ascii="Arial" w:hAnsi="Arial" w:cs="Arial"/>
          <w:b/>
        </w:rPr>
        <w:br/>
      </w:r>
      <w:r w:rsidR="0044413F" w:rsidRPr="0044413F">
        <w:rPr>
          <w:rStyle w:val="Forte"/>
          <w:rFonts w:ascii="Arial" w:hAnsi="Arial" w:cs="Arial"/>
          <w:b w:val="0"/>
        </w:rPr>
        <w:t>Município de Rio Bonito do Iguaçu – PR</w:t>
      </w:r>
    </w:p>
    <w:p w:rsidR="0044413F" w:rsidRPr="0044413F" w:rsidRDefault="0044413F" w:rsidP="0044413F">
      <w:pPr>
        <w:pStyle w:val="Ttulo2"/>
        <w:rPr>
          <w:rFonts w:ascii="Arial" w:hAnsi="Arial" w:cs="Arial"/>
          <w:sz w:val="24"/>
          <w:szCs w:val="24"/>
        </w:rPr>
      </w:pPr>
      <w:r w:rsidRPr="0044413F">
        <w:rPr>
          <w:rFonts w:ascii="Arial" w:hAnsi="Arial" w:cs="Arial"/>
          <w:sz w:val="24"/>
          <w:szCs w:val="24"/>
        </w:rPr>
        <w:t>1. OBJETIVO</w:t>
      </w:r>
    </w:p>
    <w:p w:rsidR="0044413F" w:rsidRPr="00903917" w:rsidRDefault="0044413F" w:rsidP="00903917">
      <w:pPr>
        <w:pStyle w:val="NormalWeb"/>
        <w:spacing w:before="0" w:beforeAutospacing="0" w:after="0" w:afterAutospacing="0"/>
        <w:jc w:val="both"/>
        <w:rPr>
          <w:rFonts w:ascii="Arial" w:hAnsi="Arial" w:cs="Arial"/>
          <w:b/>
        </w:rPr>
      </w:pPr>
      <w:r w:rsidRPr="0044413F">
        <w:rPr>
          <w:rFonts w:ascii="Arial" w:hAnsi="Arial" w:cs="Arial"/>
        </w:rPr>
        <w:t>A presente Matriz de Riscos tem por finalidade identificar, classificar, alocar e estabelecer medidas de resposta aos principais eventos supervenientes capazes de impactar a execução da obra de construção</w:t>
      </w:r>
      <w:r w:rsidR="00903917" w:rsidRPr="009B5A6E">
        <w:rPr>
          <w:rFonts w:ascii="Arial" w:hAnsi="Arial" w:cs="Arial"/>
          <w:b/>
        </w:rPr>
        <w:t xml:space="preserve"> d</w:t>
      </w:r>
      <w:r w:rsidR="00903917">
        <w:rPr>
          <w:rFonts w:ascii="Arial" w:hAnsi="Arial" w:cs="Arial"/>
          <w:b/>
        </w:rPr>
        <w:t>a Garagem do Parque de Maquinas</w:t>
      </w:r>
      <w:r w:rsidRPr="0044413F">
        <w:rPr>
          <w:rFonts w:ascii="Arial" w:hAnsi="Arial" w:cs="Arial"/>
        </w:rPr>
        <w:t xml:space="preserve"> nos termos do </w:t>
      </w:r>
      <w:r w:rsidRPr="00903917">
        <w:rPr>
          <w:rStyle w:val="Forte"/>
          <w:rFonts w:ascii="Arial" w:hAnsi="Arial" w:cs="Arial"/>
          <w:b w:val="0"/>
        </w:rPr>
        <w:t>art. 22 da Lei Federal nº 14.133/2021</w:t>
      </w:r>
      <w:r w:rsidRPr="00903917">
        <w:rPr>
          <w:rFonts w:ascii="Arial" w:hAnsi="Arial" w:cs="Arial"/>
          <w:b/>
        </w:rPr>
        <w:t>.</w:t>
      </w:r>
    </w:p>
    <w:p w:rsid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</w:p>
    <w:p w:rsidR="00903917" w:rsidRP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  <w:r w:rsidRPr="00903917">
        <w:rPr>
          <w:rFonts w:ascii="Arial" w:hAnsi="Arial" w:cs="Arial"/>
          <w:sz w:val="28"/>
          <w:szCs w:val="28"/>
        </w:rPr>
        <w:t>2. METODOLOGIA</w:t>
      </w:r>
    </w:p>
    <w:p w:rsidR="00903917" w:rsidRPr="00903917" w:rsidRDefault="00903917" w:rsidP="00903917">
      <w:pPr>
        <w:pStyle w:val="NormalWeb"/>
        <w:rPr>
          <w:rFonts w:ascii="Arial" w:hAnsi="Arial" w:cs="Arial"/>
        </w:rPr>
      </w:pPr>
      <w:r w:rsidRPr="00903917">
        <w:rPr>
          <w:rFonts w:ascii="Arial" w:hAnsi="Arial" w:cs="Arial"/>
        </w:rPr>
        <w:t>A presente matriz foi elaborada considerando:</w:t>
      </w:r>
    </w:p>
    <w:p w:rsidR="00903917" w:rsidRPr="00903917" w:rsidRDefault="00903917" w:rsidP="00903917">
      <w:pPr>
        <w:numPr>
          <w:ilvl w:val="0"/>
          <w:numId w:val="3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Identificação dos eventos de risco; </w:t>
      </w:r>
    </w:p>
    <w:p w:rsidR="00903917" w:rsidRPr="00903917" w:rsidRDefault="00903917" w:rsidP="00903917">
      <w:pPr>
        <w:numPr>
          <w:ilvl w:val="0"/>
          <w:numId w:val="3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Análise de probabilidade e impacto; </w:t>
      </w:r>
    </w:p>
    <w:p w:rsidR="00903917" w:rsidRPr="00903917" w:rsidRDefault="00903917" w:rsidP="00903917">
      <w:pPr>
        <w:numPr>
          <w:ilvl w:val="0"/>
          <w:numId w:val="3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Definição do responsável pela gestão do risco; </w:t>
      </w:r>
    </w:p>
    <w:p w:rsidR="00903917" w:rsidRPr="00903917" w:rsidRDefault="00903917" w:rsidP="00903917">
      <w:pPr>
        <w:numPr>
          <w:ilvl w:val="0"/>
          <w:numId w:val="3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Estabelecimento de medidas preventivas e mitigadoras. </w:t>
      </w:r>
    </w:p>
    <w:p w:rsidR="00903917" w:rsidRPr="00903917" w:rsidRDefault="00903917" w:rsidP="00903917">
      <w:pPr>
        <w:pStyle w:val="NormalWeb"/>
        <w:rPr>
          <w:rFonts w:ascii="Arial" w:hAnsi="Arial" w:cs="Arial"/>
        </w:rPr>
      </w:pPr>
      <w:r w:rsidRPr="00903917">
        <w:rPr>
          <w:rFonts w:ascii="Arial" w:hAnsi="Arial" w:cs="Arial"/>
        </w:rPr>
        <w:t>Classificação adotada:</w:t>
      </w:r>
    </w:p>
    <w:p w:rsidR="00903917" w:rsidRPr="00903917" w:rsidRDefault="00903917" w:rsidP="00903917">
      <w:pPr>
        <w:numPr>
          <w:ilvl w:val="0"/>
          <w:numId w:val="4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Style w:val="Forte"/>
          <w:rFonts w:ascii="Arial" w:hAnsi="Arial" w:cs="Arial"/>
        </w:rPr>
        <w:t>Probabilidade:</w:t>
      </w:r>
      <w:r w:rsidRPr="00903917">
        <w:rPr>
          <w:rFonts w:ascii="Arial" w:hAnsi="Arial" w:cs="Arial"/>
        </w:rPr>
        <w:t xml:space="preserve"> Baixa | Média | Alta </w:t>
      </w:r>
    </w:p>
    <w:p w:rsidR="00903917" w:rsidRPr="00903917" w:rsidRDefault="00903917" w:rsidP="00903917">
      <w:pPr>
        <w:numPr>
          <w:ilvl w:val="0"/>
          <w:numId w:val="4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Style w:val="Forte"/>
          <w:rFonts w:ascii="Arial" w:hAnsi="Arial" w:cs="Arial"/>
        </w:rPr>
        <w:t>Impacto:</w:t>
      </w:r>
      <w:r w:rsidRPr="00903917">
        <w:rPr>
          <w:rFonts w:ascii="Arial" w:hAnsi="Arial" w:cs="Arial"/>
        </w:rPr>
        <w:t xml:space="preserve"> Baixo | Médio | Alto </w:t>
      </w:r>
    </w:p>
    <w:p w:rsidR="00903917" w:rsidRP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  <w:r w:rsidRPr="00903917">
        <w:rPr>
          <w:rFonts w:ascii="Arial" w:hAnsi="Arial" w:cs="Arial"/>
          <w:sz w:val="28"/>
          <w:szCs w:val="28"/>
        </w:rPr>
        <w:lastRenderedPageBreak/>
        <w:t>3. MATRIZ DE RISCOS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42"/>
        <w:gridCol w:w="4290"/>
        <w:gridCol w:w="714"/>
        <w:gridCol w:w="981"/>
        <w:gridCol w:w="1621"/>
        <w:gridCol w:w="3275"/>
        <w:gridCol w:w="3205"/>
      </w:tblGrid>
      <w:tr w:rsidR="00903917" w:rsidRPr="00903917" w:rsidTr="00903917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r w:rsidRPr="00903917">
              <w:rPr>
                <w:rFonts w:ascii="Arial" w:hAnsi="Arial" w:cs="Arial"/>
                <w:b/>
                <w:bCs/>
              </w:rPr>
              <w:t>Nº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r w:rsidRPr="00903917">
              <w:rPr>
                <w:rFonts w:ascii="Arial" w:hAnsi="Arial" w:cs="Arial"/>
                <w:b/>
                <w:bCs/>
              </w:rPr>
              <w:t>Risco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proofErr w:type="spellStart"/>
            <w:r w:rsidRPr="00903917">
              <w:rPr>
                <w:rFonts w:ascii="Arial" w:hAnsi="Arial" w:cs="Arial"/>
                <w:b/>
                <w:bCs/>
              </w:rPr>
              <w:t>Prob</w:t>
            </w:r>
            <w:proofErr w:type="spellEnd"/>
            <w:r w:rsidRPr="00903917">
              <w:rPr>
                <w:rFonts w:ascii="Arial" w:hAnsi="Arial" w:cs="Arial"/>
                <w:b/>
                <w:bCs/>
              </w:rPr>
              <w:t>.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r w:rsidRPr="00903917">
              <w:rPr>
                <w:rFonts w:ascii="Arial" w:hAnsi="Arial" w:cs="Arial"/>
                <w:b/>
                <w:bCs/>
              </w:rPr>
              <w:t>Impacto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r w:rsidRPr="00903917">
              <w:rPr>
                <w:rFonts w:ascii="Arial" w:hAnsi="Arial" w:cs="Arial"/>
                <w:b/>
                <w:bCs/>
              </w:rPr>
              <w:t>Alocação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r w:rsidRPr="00903917">
              <w:rPr>
                <w:rFonts w:ascii="Arial" w:hAnsi="Arial" w:cs="Arial"/>
                <w:b/>
                <w:bCs/>
              </w:rPr>
              <w:t>Medidas Preventivas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r w:rsidRPr="00903917">
              <w:rPr>
                <w:rFonts w:ascii="Arial" w:hAnsi="Arial" w:cs="Arial"/>
                <w:b/>
                <w:bCs/>
              </w:rPr>
              <w:t>Medidas Mitigadoras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Erros ou omissões de projeto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Contratante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Revisão técnica dos projetos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Aditivo contratual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Inconsistências na planilha orçamentária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Contratante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Orçamento detalhado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Reequilíbrio econômico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Condições geotécnicas imprevistas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Compartilhado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Sondagem prévia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Revisão de solução técnica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Atraso na emissão da ordem de serviço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Contratante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Planejamento administrativo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Reprogramação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5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Atraso na execução da obra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Cronograma detalhado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Multas contratuais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6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 produtividade da equipe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Planejamento operacional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Reforço de equipe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7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Falhas técnicas na execução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Controle de qualidade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Refazimento de serviços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8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Acidentes de trabalho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PCMAT / normas de segurança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Atendimento imediato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9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Aumento de preços de insumos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Compartilhado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Planejamento de compras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Reequilíbrio (quando cabível)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10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Eventos climáticos extremos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Compartilhado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Planejamento sazonal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Prorrogação de prazo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11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Interferências não mapeadas (redes, solo)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Contratante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Levantamento prévio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Ajuste de projeto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12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Atraso nos pagamentos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Contratante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Programação financeira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Correção monetária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13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Problemas com fornecedores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Seleção adequada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Substituição de fornecedor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14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Descumprimento contratual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Fiscalização rigorosa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Penalidades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15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Paralisação da obra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Compartilhado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Gestão ativa do contrato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Reprogramação/penalidades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16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Problemas ambientais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Licenciamento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Adequações técnicas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17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Não atendimento às normas técnicas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Supervisão técnica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Correções obrigatórias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lastRenderedPageBreak/>
              <w:t>18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Substituição de responsável técnico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Exigência contratual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Aprovação prévia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19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Vícios construtivos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Controle de qualidade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Garantia contratual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20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Inexecução parcial do contrato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Acompanhamento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Rescisão contratual</w:t>
            </w:r>
          </w:p>
        </w:tc>
      </w:tr>
    </w:tbl>
    <w:p w:rsidR="00903917" w:rsidRDefault="00903917" w:rsidP="00903917">
      <w:pPr>
        <w:spacing w:before="100" w:beforeAutospacing="1" w:after="100" w:afterAutospacing="1"/>
        <w:rPr>
          <w:rFonts w:ascii="Arial" w:hAnsi="Arial" w:cs="Arial"/>
        </w:rPr>
      </w:pPr>
    </w:p>
    <w:p w:rsidR="00903917" w:rsidRP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  <w:r w:rsidRPr="00903917">
        <w:rPr>
          <w:rFonts w:ascii="Arial" w:hAnsi="Arial" w:cs="Arial"/>
          <w:sz w:val="28"/>
          <w:szCs w:val="28"/>
        </w:rPr>
        <w:t>4. DIRETRIZES DE ALOCAÇÃO DE RISCOS</w:t>
      </w:r>
    </w:p>
    <w:p w:rsidR="00903917" w:rsidRPr="00903917" w:rsidRDefault="00903917" w:rsidP="00903917">
      <w:pPr>
        <w:numPr>
          <w:ilvl w:val="0"/>
          <w:numId w:val="5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Style w:val="Forte"/>
          <w:rFonts w:ascii="Arial" w:hAnsi="Arial" w:cs="Arial"/>
        </w:rPr>
        <w:t>Contratante:</w:t>
      </w:r>
      <w:r w:rsidRPr="00903917">
        <w:rPr>
          <w:rFonts w:ascii="Arial" w:hAnsi="Arial" w:cs="Arial"/>
        </w:rPr>
        <w:t xml:space="preserve"> assume riscos relacionados a projeto, orçamento e pagamentos; </w:t>
      </w:r>
    </w:p>
    <w:p w:rsidR="00903917" w:rsidRPr="00903917" w:rsidRDefault="00903917" w:rsidP="00903917">
      <w:pPr>
        <w:numPr>
          <w:ilvl w:val="0"/>
          <w:numId w:val="5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Style w:val="Forte"/>
          <w:rFonts w:ascii="Arial" w:hAnsi="Arial" w:cs="Arial"/>
        </w:rPr>
        <w:t>Contratada:</w:t>
      </w:r>
      <w:r w:rsidRPr="00903917">
        <w:rPr>
          <w:rFonts w:ascii="Arial" w:hAnsi="Arial" w:cs="Arial"/>
        </w:rPr>
        <w:t xml:space="preserve"> assume riscos de execução, qualidade e gestão da obra; </w:t>
      </w:r>
    </w:p>
    <w:p w:rsidR="00903917" w:rsidRPr="00903917" w:rsidRDefault="00903917" w:rsidP="00903917">
      <w:pPr>
        <w:numPr>
          <w:ilvl w:val="0"/>
          <w:numId w:val="5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Style w:val="Forte"/>
          <w:rFonts w:ascii="Arial" w:hAnsi="Arial" w:cs="Arial"/>
        </w:rPr>
        <w:t>Compartilhado:</w:t>
      </w:r>
      <w:r w:rsidRPr="00903917">
        <w:rPr>
          <w:rFonts w:ascii="Arial" w:hAnsi="Arial" w:cs="Arial"/>
        </w:rPr>
        <w:t xml:space="preserve"> riscos imprevisíveis ou de natureza externa.</w:t>
      </w:r>
    </w:p>
    <w:p w:rsidR="00903917" w:rsidRP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  <w:r w:rsidRPr="00903917">
        <w:rPr>
          <w:rFonts w:ascii="Arial" w:hAnsi="Arial" w:cs="Arial"/>
          <w:sz w:val="28"/>
          <w:szCs w:val="28"/>
        </w:rPr>
        <w:t>5. EQUILÍBRIO ECONÔMICO-FINANCEIRO</w:t>
      </w:r>
    </w:p>
    <w:p w:rsidR="00903917" w:rsidRPr="00903917" w:rsidRDefault="00903917" w:rsidP="00903917">
      <w:pPr>
        <w:pStyle w:val="NormalWeb"/>
        <w:rPr>
          <w:rFonts w:ascii="Arial" w:hAnsi="Arial" w:cs="Arial"/>
        </w:rPr>
      </w:pPr>
      <w:r w:rsidRPr="00903917">
        <w:rPr>
          <w:rFonts w:ascii="Arial" w:hAnsi="Arial" w:cs="Arial"/>
        </w:rPr>
        <w:t>Será assegurada a manutenção do equilíbrio econômico-financeiro do contrato nos termos da Lei nº 14.133/2021, especialmente nos casos de:</w:t>
      </w:r>
    </w:p>
    <w:p w:rsidR="00903917" w:rsidRPr="00903917" w:rsidRDefault="00903917" w:rsidP="00903917">
      <w:pPr>
        <w:numPr>
          <w:ilvl w:val="0"/>
          <w:numId w:val="6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Fatos imprevisíveis; </w:t>
      </w:r>
    </w:p>
    <w:p w:rsidR="00903917" w:rsidRPr="00903917" w:rsidRDefault="00903917" w:rsidP="00903917">
      <w:pPr>
        <w:numPr>
          <w:ilvl w:val="0"/>
          <w:numId w:val="6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Alterações relevantes de custos; </w:t>
      </w:r>
    </w:p>
    <w:p w:rsidR="00903917" w:rsidRPr="00903917" w:rsidRDefault="00903917" w:rsidP="00903917">
      <w:pPr>
        <w:numPr>
          <w:ilvl w:val="0"/>
          <w:numId w:val="6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>Determinações da Administração.</w:t>
      </w:r>
    </w:p>
    <w:p w:rsidR="00903917" w:rsidRP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  <w:r w:rsidRPr="00903917">
        <w:rPr>
          <w:rFonts w:ascii="Arial" w:hAnsi="Arial" w:cs="Arial"/>
          <w:sz w:val="28"/>
          <w:szCs w:val="28"/>
        </w:rPr>
        <w:t>6. MECANISMOS DE GESTÃO DE RISCOS</w:t>
      </w:r>
    </w:p>
    <w:p w:rsidR="00903917" w:rsidRPr="00903917" w:rsidRDefault="00903917" w:rsidP="00903917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Fiscalização contínua; </w:t>
      </w:r>
    </w:p>
    <w:p w:rsidR="00903917" w:rsidRPr="00903917" w:rsidRDefault="00903917" w:rsidP="00903917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Relatórios de acompanhamento; </w:t>
      </w:r>
    </w:p>
    <w:p w:rsidR="00903917" w:rsidRPr="00903917" w:rsidRDefault="00903917" w:rsidP="00903917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Reuniões periódicas de obra; </w:t>
      </w:r>
    </w:p>
    <w:p w:rsidR="00903917" w:rsidRPr="00903917" w:rsidRDefault="00903917" w:rsidP="00903917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lastRenderedPageBreak/>
        <w:t xml:space="preserve">Registro formal de ocorrências; </w:t>
      </w:r>
    </w:p>
    <w:p w:rsidR="00903917" w:rsidRPr="00903917" w:rsidRDefault="00903917" w:rsidP="00903917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>Adoção de medidas corretivas imediatas.</w:t>
      </w:r>
    </w:p>
    <w:p w:rsidR="00903917" w:rsidRP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  <w:r w:rsidRPr="00903917">
        <w:rPr>
          <w:rFonts w:ascii="Arial" w:hAnsi="Arial" w:cs="Arial"/>
          <w:sz w:val="28"/>
          <w:szCs w:val="28"/>
        </w:rPr>
        <w:t>7. CONCLUSÃO</w:t>
      </w:r>
    </w:p>
    <w:p w:rsidR="00903917" w:rsidRPr="00903917" w:rsidRDefault="00903917" w:rsidP="00903917">
      <w:pPr>
        <w:pStyle w:val="NormalWeb"/>
        <w:rPr>
          <w:rFonts w:ascii="Arial" w:hAnsi="Arial" w:cs="Arial"/>
        </w:rPr>
      </w:pPr>
      <w:r w:rsidRPr="00903917">
        <w:rPr>
          <w:rFonts w:ascii="Arial" w:hAnsi="Arial" w:cs="Arial"/>
        </w:rPr>
        <w:t>A presente matriz de riscos:</w:t>
      </w:r>
    </w:p>
    <w:p w:rsidR="00903917" w:rsidRPr="00903917" w:rsidRDefault="00903917" w:rsidP="00903917">
      <w:pPr>
        <w:pStyle w:val="NormalWeb"/>
        <w:rPr>
          <w:rFonts w:ascii="Arial" w:hAnsi="Arial" w:cs="Arial"/>
        </w:rPr>
      </w:pPr>
      <w:r w:rsidRPr="00903917">
        <w:rPr>
          <w:rFonts w:ascii="Segoe UI Symbol" w:hAnsi="Segoe UI Symbol" w:cs="Segoe UI Symbol"/>
        </w:rPr>
        <w:t>✅</w:t>
      </w:r>
      <w:r w:rsidRPr="00903917">
        <w:rPr>
          <w:rFonts w:ascii="Arial" w:hAnsi="Arial" w:cs="Arial"/>
        </w:rPr>
        <w:t xml:space="preserve"> Define responsabilidades de forma clara</w:t>
      </w:r>
      <w:r w:rsidRPr="00903917">
        <w:rPr>
          <w:rFonts w:ascii="Arial" w:hAnsi="Arial" w:cs="Arial"/>
        </w:rPr>
        <w:br/>
      </w:r>
      <w:r w:rsidRPr="00903917">
        <w:rPr>
          <w:rFonts w:ascii="Segoe UI Symbol" w:hAnsi="Segoe UI Symbol" w:cs="Segoe UI Symbol"/>
        </w:rPr>
        <w:t>✅</w:t>
      </w:r>
      <w:r w:rsidRPr="00903917">
        <w:rPr>
          <w:rFonts w:ascii="Arial" w:hAnsi="Arial" w:cs="Arial"/>
        </w:rPr>
        <w:t xml:space="preserve"> Reduz conflitos contratuais</w:t>
      </w:r>
      <w:r w:rsidRPr="00903917">
        <w:rPr>
          <w:rFonts w:ascii="Arial" w:hAnsi="Arial" w:cs="Arial"/>
        </w:rPr>
        <w:br/>
      </w:r>
      <w:r w:rsidRPr="00903917">
        <w:rPr>
          <w:rFonts w:ascii="Segoe UI Symbol" w:hAnsi="Segoe UI Symbol" w:cs="Segoe UI Symbol"/>
        </w:rPr>
        <w:t>✅</w:t>
      </w:r>
      <w:r w:rsidRPr="00903917">
        <w:rPr>
          <w:rFonts w:ascii="Arial" w:hAnsi="Arial" w:cs="Arial"/>
        </w:rPr>
        <w:t xml:space="preserve"> Atende às exigências dos órgãos de controle</w:t>
      </w:r>
      <w:r w:rsidRPr="00903917">
        <w:rPr>
          <w:rFonts w:ascii="Arial" w:hAnsi="Arial" w:cs="Arial"/>
        </w:rPr>
        <w:br/>
      </w:r>
      <w:r w:rsidRPr="00903917">
        <w:rPr>
          <w:rFonts w:ascii="Segoe UI Symbol" w:hAnsi="Segoe UI Symbol" w:cs="Segoe UI Symbol"/>
        </w:rPr>
        <w:t>✅</w:t>
      </w:r>
      <w:r w:rsidRPr="00903917">
        <w:rPr>
          <w:rFonts w:ascii="Arial" w:hAnsi="Arial" w:cs="Arial"/>
        </w:rPr>
        <w:t xml:space="preserve"> Fortalece a segurança jurídica da licitação</w:t>
      </w:r>
    </w:p>
    <w:p w:rsidR="00903917" w:rsidRDefault="00903917" w:rsidP="00903917">
      <w:pPr>
        <w:spacing w:before="100" w:beforeAutospacing="1" w:after="100" w:afterAutospacing="1"/>
        <w:rPr>
          <w:rFonts w:ascii="Arial" w:hAnsi="Arial" w:cs="Arial"/>
        </w:rPr>
      </w:pPr>
    </w:p>
    <w:p w:rsidR="00531D19" w:rsidRDefault="00531D19" w:rsidP="00531D19">
      <w:pPr>
        <w:rPr>
          <w:rFonts w:ascii="Arial" w:hAnsi="Arial" w:cs="Arial"/>
        </w:rPr>
      </w:pPr>
    </w:p>
    <w:p w:rsidR="00531D19" w:rsidRDefault="00531D19" w:rsidP="00531D19">
      <w:pPr>
        <w:rPr>
          <w:rFonts w:ascii="Arial" w:hAnsi="Arial" w:cs="Arial"/>
        </w:rPr>
      </w:pPr>
    </w:p>
    <w:p w:rsidR="00531D19" w:rsidRDefault="00531D19" w:rsidP="00531D19">
      <w:pPr>
        <w:jc w:val="right"/>
        <w:rPr>
          <w:rFonts w:ascii="Arial" w:hAnsi="Arial" w:cs="Arial"/>
        </w:rPr>
      </w:pPr>
      <w:bookmarkStart w:id="0" w:name="_GoBack"/>
      <w:bookmarkEnd w:id="0"/>
      <w:r>
        <w:rPr>
          <w:rFonts w:ascii="Arial" w:hAnsi="Arial" w:cs="Arial"/>
        </w:rPr>
        <w:t xml:space="preserve">Rio Bonito do Iguaçu, </w:t>
      </w:r>
      <w:r w:rsidR="00EB3FC8">
        <w:rPr>
          <w:rFonts w:ascii="Arial" w:hAnsi="Arial" w:cs="Arial"/>
        </w:rPr>
        <w:t>0</w:t>
      </w:r>
      <w:r w:rsidR="009C2896">
        <w:rPr>
          <w:rFonts w:ascii="Arial" w:hAnsi="Arial" w:cs="Arial"/>
        </w:rPr>
        <w:t>4</w:t>
      </w:r>
      <w:r>
        <w:rPr>
          <w:rFonts w:ascii="Arial" w:hAnsi="Arial" w:cs="Arial"/>
        </w:rPr>
        <w:t xml:space="preserve"> de </w:t>
      </w:r>
      <w:r w:rsidR="009C2896">
        <w:rPr>
          <w:rFonts w:ascii="Arial" w:hAnsi="Arial" w:cs="Arial"/>
        </w:rPr>
        <w:t>maio</w:t>
      </w:r>
      <w:r>
        <w:rPr>
          <w:rFonts w:ascii="Arial" w:hAnsi="Arial" w:cs="Arial"/>
        </w:rPr>
        <w:t xml:space="preserve"> de 2026</w:t>
      </w:r>
    </w:p>
    <w:p w:rsidR="00531D19" w:rsidRDefault="00531D19" w:rsidP="00531D19">
      <w:pPr>
        <w:jc w:val="right"/>
        <w:rPr>
          <w:rFonts w:ascii="Arial" w:hAnsi="Arial" w:cs="Arial"/>
        </w:rPr>
      </w:pPr>
    </w:p>
    <w:p w:rsidR="00531D19" w:rsidRDefault="00531D19" w:rsidP="00531D19">
      <w:pPr>
        <w:jc w:val="right"/>
        <w:rPr>
          <w:rFonts w:ascii="Arial" w:hAnsi="Arial" w:cs="Arial"/>
        </w:rPr>
      </w:pPr>
    </w:p>
    <w:p w:rsidR="00531D19" w:rsidRDefault="00531D19" w:rsidP="00531D19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___________________________</w:t>
      </w:r>
    </w:p>
    <w:p w:rsidR="00531D19" w:rsidRPr="00531D19" w:rsidRDefault="00531D19" w:rsidP="00531D19">
      <w:pPr>
        <w:jc w:val="center"/>
        <w:rPr>
          <w:rFonts w:ascii="Arial" w:hAnsi="Arial" w:cs="Arial"/>
          <w:b/>
        </w:rPr>
      </w:pPr>
      <w:r w:rsidRPr="00531D19">
        <w:rPr>
          <w:rFonts w:ascii="Arial" w:hAnsi="Arial" w:cs="Arial"/>
          <w:b/>
        </w:rPr>
        <w:t>Enio Augusto S. da Luz</w:t>
      </w:r>
    </w:p>
    <w:p w:rsidR="00531D19" w:rsidRPr="00531D19" w:rsidRDefault="00531D19" w:rsidP="00531D19">
      <w:pPr>
        <w:jc w:val="center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Engº</w:t>
      </w:r>
      <w:proofErr w:type="spellEnd"/>
      <w:r>
        <w:rPr>
          <w:rFonts w:ascii="Arial" w:hAnsi="Arial" w:cs="Arial"/>
        </w:rPr>
        <w:t xml:space="preserve"> Civil CREA PR – 219227/D</w:t>
      </w:r>
    </w:p>
    <w:sectPr w:rsidR="00531D19" w:rsidRPr="00531D19" w:rsidSect="00531D19">
      <w:headerReference w:type="default" r:id="rId7"/>
      <w:pgSz w:w="16838" w:h="11906" w:orient="landscape"/>
      <w:pgMar w:top="1701" w:right="992" w:bottom="92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C710F" w:rsidRDefault="00BC710F" w:rsidP="00BC710F">
      <w:r>
        <w:separator/>
      </w:r>
    </w:p>
  </w:endnote>
  <w:endnote w:type="continuationSeparator" w:id="0">
    <w:p w:rsidR="00BC710F" w:rsidRDefault="00BC710F" w:rsidP="00BC71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C710F" w:rsidRDefault="00BC710F" w:rsidP="00BC710F">
      <w:r>
        <w:separator/>
      </w:r>
    </w:p>
  </w:footnote>
  <w:footnote w:type="continuationSeparator" w:id="0">
    <w:p w:rsidR="00BC710F" w:rsidRDefault="00BC710F" w:rsidP="00BC710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C710F" w:rsidRDefault="00745098" w:rsidP="00BC710F"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align>right</wp:align>
              </wp:positionH>
              <wp:positionV relativeFrom="paragraph">
                <wp:posOffset>-5375592</wp:posOffset>
              </wp:positionV>
              <wp:extent cx="564515" cy="10525760"/>
              <wp:effectExtent l="0" t="8572" r="0" b="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10525760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414DFC2F" id="Retângulo Arredondado 5" o:spid="_x0000_s1026" style="position:absolute;margin-left:-6.75pt;margin-top:-423.25pt;width:44.45pt;height:828.8pt;rotation:90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" fillcolor="#294973" stroked="f" strokeweight="1pt">
              <v:stroke joinstyle="miter"/>
              <v:path arrowok="t"/>
              <w10:wrap anchorx="page"/>
            </v:roundrect>
          </w:pict>
        </mc:Fallback>
      </mc:AlternateContent>
    </w:r>
    <w:r w:rsidR="00BC710F">
      <w:rPr>
        <w:noProof/>
      </w:rPr>
      <w:drawing>
        <wp:anchor distT="18288" distB="13589" distL="126492" distR="130810" simplePos="0" relativeHeight="251660288" behindDoc="0" locked="0" layoutInCell="1" allowOverlap="1">
          <wp:simplePos x="0" y="0"/>
          <wp:positionH relativeFrom="page">
            <wp:posOffset>494030</wp:posOffset>
          </wp:positionH>
          <wp:positionV relativeFrom="paragraph">
            <wp:posOffset>248285</wp:posOffset>
          </wp:positionV>
          <wp:extent cx="1385443" cy="1077468"/>
          <wp:effectExtent l="57150" t="57150" r="24765" b="46990"/>
          <wp:wrapNone/>
          <wp:docPr id="13" name="Imagem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5443" cy="1077468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BC710F" w:rsidRPr="00720629" w:rsidRDefault="00BC710F" w:rsidP="00BC710F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BC710F" w:rsidRPr="00BB62E6" w:rsidTr="004469E4">
      <w:trPr>
        <w:trHeight w:val="967"/>
      </w:trPr>
      <w:tc>
        <w:tcPr>
          <w:tcW w:w="5344" w:type="dxa"/>
          <w:shd w:val="clear" w:color="auto" w:fill="auto"/>
        </w:tcPr>
        <w:p w:rsidR="00BC710F" w:rsidRPr="00244471" w:rsidRDefault="00BC710F" w:rsidP="00BC710F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:rsidR="00BC710F" w:rsidRPr="00BB62E6" w:rsidRDefault="00BC710F" w:rsidP="00BC710F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:rsidR="00BC710F" w:rsidRPr="00BB62E6" w:rsidRDefault="00BC710F" w:rsidP="00BC710F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:rsidR="00BC710F" w:rsidRPr="00BB62E6" w:rsidRDefault="00BC710F" w:rsidP="00BC710F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:rsidR="00BC710F" w:rsidRPr="00BB62E6" w:rsidRDefault="00BC710F" w:rsidP="00BC710F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:rsidR="00BC710F" w:rsidRPr="00BB62E6" w:rsidRDefault="00BC710F" w:rsidP="00BC710F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:rsidR="00BC710F" w:rsidRPr="00720629" w:rsidRDefault="00BC710F" w:rsidP="00BC710F">
    <w:pPr>
      <w:spacing w:after="160" w:line="259" w:lineRule="auto"/>
      <w:rPr>
        <w:rFonts w:ascii="Calibri" w:eastAsia="Calibri" w:hAnsi="Calibri"/>
        <w:sz w:val="22"/>
        <w:szCs w:val="22"/>
        <w:lang w:eastAsia="en-US"/>
      </w:rPr>
    </w:pPr>
  </w:p>
  <w:p w:rsidR="00BC710F" w:rsidRDefault="00BC710F" w:rsidP="00BC710F">
    <w:pPr>
      <w:pStyle w:val="Cabealho"/>
    </w:pPr>
  </w:p>
  <w:p w:rsidR="00BC710F" w:rsidRDefault="00BC710F">
    <w:pPr>
      <w:pStyle w:val="Cabealho"/>
    </w:pPr>
  </w:p>
  <w:p w:rsidR="00BC710F" w:rsidRDefault="00BC710F">
    <w:pPr>
      <w:pStyle w:val="Cabealho"/>
    </w:pPr>
  </w:p>
  <w:p w:rsidR="00BC710F" w:rsidRDefault="00BC710F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95288B"/>
    <w:multiLevelType w:val="multilevel"/>
    <w:tmpl w:val="1DF81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9C37BF4"/>
    <w:multiLevelType w:val="multilevel"/>
    <w:tmpl w:val="331C49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C345D83"/>
    <w:multiLevelType w:val="multilevel"/>
    <w:tmpl w:val="81B225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1F54A51"/>
    <w:multiLevelType w:val="multilevel"/>
    <w:tmpl w:val="8A729E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39568E0"/>
    <w:multiLevelType w:val="multilevel"/>
    <w:tmpl w:val="37400C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98D5608"/>
    <w:multiLevelType w:val="multilevel"/>
    <w:tmpl w:val="6B9225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7B8B4555"/>
    <w:multiLevelType w:val="multilevel"/>
    <w:tmpl w:val="2EB07B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2"/>
  </w:num>
  <w:num w:numId="3">
    <w:abstractNumId w:val="4"/>
  </w:num>
  <w:num w:numId="4">
    <w:abstractNumId w:val="0"/>
  </w:num>
  <w:num w:numId="5">
    <w:abstractNumId w:val="3"/>
  </w:num>
  <w:num w:numId="6">
    <w:abstractNumId w:val="1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629C"/>
    <w:rsid w:val="00075A6E"/>
    <w:rsid w:val="00094EDB"/>
    <w:rsid w:val="001128B6"/>
    <w:rsid w:val="00205239"/>
    <w:rsid w:val="00245D2A"/>
    <w:rsid w:val="00315D0F"/>
    <w:rsid w:val="003806A7"/>
    <w:rsid w:val="003950B8"/>
    <w:rsid w:val="003B18B0"/>
    <w:rsid w:val="003C6DB2"/>
    <w:rsid w:val="00424193"/>
    <w:rsid w:val="0044413F"/>
    <w:rsid w:val="00465D69"/>
    <w:rsid w:val="0049206E"/>
    <w:rsid w:val="004A0E48"/>
    <w:rsid w:val="004D09B4"/>
    <w:rsid w:val="00502762"/>
    <w:rsid w:val="00531D19"/>
    <w:rsid w:val="005D6B3A"/>
    <w:rsid w:val="005E7C39"/>
    <w:rsid w:val="0061629C"/>
    <w:rsid w:val="0062238D"/>
    <w:rsid w:val="006A0F5E"/>
    <w:rsid w:val="006F739C"/>
    <w:rsid w:val="00745098"/>
    <w:rsid w:val="007E442D"/>
    <w:rsid w:val="0082560B"/>
    <w:rsid w:val="008403ED"/>
    <w:rsid w:val="008454FF"/>
    <w:rsid w:val="008919ED"/>
    <w:rsid w:val="0089246C"/>
    <w:rsid w:val="00903917"/>
    <w:rsid w:val="009211C2"/>
    <w:rsid w:val="009B699E"/>
    <w:rsid w:val="009C2896"/>
    <w:rsid w:val="00A2399B"/>
    <w:rsid w:val="00A64C55"/>
    <w:rsid w:val="00A73EB7"/>
    <w:rsid w:val="00AC3F17"/>
    <w:rsid w:val="00B15936"/>
    <w:rsid w:val="00B91A82"/>
    <w:rsid w:val="00BC710F"/>
    <w:rsid w:val="00C11D44"/>
    <w:rsid w:val="00C829C6"/>
    <w:rsid w:val="00CB7EED"/>
    <w:rsid w:val="00D3457C"/>
    <w:rsid w:val="00D40D3D"/>
    <w:rsid w:val="00DE235D"/>
    <w:rsid w:val="00E776F5"/>
    <w:rsid w:val="00EB3FC8"/>
    <w:rsid w:val="00ED457C"/>
    <w:rsid w:val="00F56D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2529"/>
    <o:shapelayout v:ext="edit">
      <o:idmap v:ext="edit" data="1"/>
    </o:shapelayout>
  </w:shapeDefaults>
  <w:decimalSymbol w:val=","/>
  <w:listSeparator w:val=";"/>
  <w14:docId w14:val="60AA7F13"/>
  <w15:chartTrackingRefBased/>
  <w15:docId w15:val="{3BF1D270-C393-4538-A58A-61E89DA443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paragraph" w:styleId="Ttulo2">
    <w:name w:val="heading 2"/>
    <w:basedOn w:val="Normal"/>
    <w:link w:val="Ttulo2Char"/>
    <w:uiPriority w:val="9"/>
    <w:qFormat/>
    <w:rsid w:val="00531D19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link w:val="Ttulo3Char"/>
    <w:uiPriority w:val="9"/>
    <w:qFormat/>
    <w:rsid w:val="00531D19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semiHidden/>
    <w:rsid w:val="004D09B4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rsid w:val="00BC710F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BC710F"/>
    <w:rPr>
      <w:sz w:val="24"/>
      <w:szCs w:val="24"/>
    </w:rPr>
  </w:style>
  <w:style w:type="paragraph" w:styleId="Rodap">
    <w:name w:val="footer"/>
    <w:basedOn w:val="Normal"/>
    <w:link w:val="RodapChar"/>
    <w:rsid w:val="00BC710F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rsid w:val="00BC710F"/>
    <w:rPr>
      <w:sz w:val="24"/>
      <w:szCs w:val="24"/>
    </w:rPr>
  </w:style>
  <w:style w:type="paragraph" w:styleId="Corpodetexto">
    <w:name w:val="Body Text"/>
    <w:basedOn w:val="Normal"/>
    <w:link w:val="CorpodetextoChar"/>
    <w:rsid w:val="00BC710F"/>
    <w:pPr>
      <w:jc w:val="both"/>
    </w:pPr>
    <w:rPr>
      <w:rFonts w:eastAsia="Batang"/>
      <w:szCs w:val="20"/>
    </w:rPr>
  </w:style>
  <w:style w:type="character" w:customStyle="1" w:styleId="CorpodetextoChar">
    <w:name w:val="Corpo de texto Char"/>
    <w:basedOn w:val="Fontepargpadro"/>
    <w:link w:val="Corpodetexto"/>
    <w:rsid w:val="00BC710F"/>
    <w:rPr>
      <w:rFonts w:eastAsia="Batang"/>
      <w:sz w:val="24"/>
    </w:rPr>
  </w:style>
  <w:style w:type="character" w:customStyle="1" w:styleId="Ttulo2Char">
    <w:name w:val="Título 2 Char"/>
    <w:basedOn w:val="Fontepargpadro"/>
    <w:link w:val="Ttulo2"/>
    <w:uiPriority w:val="9"/>
    <w:rsid w:val="00531D19"/>
    <w:rPr>
      <w:b/>
      <w:bCs/>
      <w:sz w:val="36"/>
      <w:szCs w:val="36"/>
    </w:rPr>
  </w:style>
  <w:style w:type="character" w:customStyle="1" w:styleId="Ttulo3Char">
    <w:name w:val="Título 3 Char"/>
    <w:basedOn w:val="Fontepargpadro"/>
    <w:link w:val="Ttulo3"/>
    <w:uiPriority w:val="9"/>
    <w:rsid w:val="00531D19"/>
    <w:rPr>
      <w:b/>
      <w:bCs/>
      <w:sz w:val="27"/>
      <w:szCs w:val="27"/>
    </w:rPr>
  </w:style>
  <w:style w:type="paragraph" w:styleId="NormalWeb">
    <w:name w:val="Normal (Web)"/>
    <w:basedOn w:val="Normal"/>
    <w:uiPriority w:val="99"/>
    <w:unhideWhenUsed/>
    <w:rsid w:val="00531D19"/>
    <w:pPr>
      <w:spacing w:before="100" w:beforeAutospacing="1" w:after="100" w:afterAutospacing="1"/>
    </w:pPr>
  </w:style>
  <w:style w:type="character" w:styleId="Forte">
    <w:name w:val="Strong"/>
    <w:basedOn w:val="Fontepargpadro"/>
    <w:uiPriority w:val="22"/>
    <w:qFormat/>
    <w:rsid w:val="00531D1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7238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03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998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653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7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17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33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53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30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3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68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8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822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18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23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68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750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6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8122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707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u&#225;rio\Downloads\Viabilidade%20Copel.dotx" TargetMode="Externa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Viabilidade Copel.dotx</Template>
  <TotalTime>32</TotalTime>
  <Pages>4</Pages>
  <Words>515</Words>
  <Characters>3346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</vt:lpstr>
    </vt:vector>
  </TitlesOfParts>
  <Company>Kille®Soft</Company>
  <LinksUpToDate>false</LinksUpToDate>
  <CharactersWithSpaces>3854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</dc:title>
  <dc:subject/>
  <dc:creator>Usuário</dc:creator>
  <cp:keywords/>
  <cp:lastModifiedBy>Usuário</cp:lastModifiedBy>
  <cp:revision>11</cp:revision>
  <cp:lastPrinted>2025-11-07T13:44:00Z</cp:lastPrinted>
  <dcterms:created xsi:type="dcterms:W3CDTF">2025-01-27T12:18:00Z</dcterms:created>
  <dcterms:modified xsi:type="dcterms:W3CDTF">2026-05-04T19:26:00Z</dcterms:modified>
</cp:coreProperties>
</file>